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A86" w:rsidRDefault="00996A86" w:rsidP="00996A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CHILTERNE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</w:t>
      </w:r>
      <w:r w:rsidR="00D7620B">
        <w:rPr>
          <w:rFonts w:ascii="Times New Roman" w:hAnsi="Times New Roman" w:cs="Times New Roman"/>
          <w:sz w:val="24"/>
          <w:szCs w:val="24"/>
        </w:rPr>
        <w:t>-21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96A86" w:rsidRDefault="00996A86" w:rsidP="00996A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6A86" w:rsidRDefault="00996A86" w:rsidP="00996A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6A86" w:rsidRDefault="00996A86" w:rsidP="00996A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Walsall,</w:t>
      </w:r>
    </w:p>
    <w:p w:rsidR="00996A86" w:rsidRDefault="00996A86" w:rsidP="00996A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Staffordshire, into the lands of the late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Wastnesse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996A86" w:rsidRDefault="00996A86" w:rsidP="00996A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21-182)</w:t>
      </w:r>
    </w:p>
    <w:p w:rsidR="00D7620B" w:rsidRDefault="00D7620B" w:rsidP="00D762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Jan.1421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Walsall,</w:t>
      </w:r>
    </w:p>
    <w:p w:rsidR="00D7620B" w:rsidRDefault="00D7620B" w:rsidP="00D762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Staffordshire, into lands of the late Margaret Mutton(q.v.).</w:t>
      </w:r>
    </w:p>
    <w:p w:rsidR="00D7620B" w:rsidRDefault="00D7620B" w:rsidP="00D762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21-393)</w:t>
      </w:r>
    </w:p>
    <w:p w:rsidR="00D7620B" w:rsidRDefault="00D7620B" w:rsidP="00996A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6A86" w:rsidRDefault="00996A86" w:rsidP="00996A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6A86" w:rsidRDefault="00996A86" w:rsidP="00996A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6A86" w:rsidRDefault="00996A86" w:rsidP="00996A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January 2016</w:t>
      </w:r>
    </w:p>
    <w:p w:rsidR="00D7620B" w:rsidRPr="0066595F" w:rsidRDefault="00D7620B" w:rsidP="00996A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August 2016</w:t>
      </w:r>
      <w:bookmarkStart w:id="0" w:name="_GoBack"/>
      <w:bookmarkEnd w:id="0"/>
    </w:p>
    <w:p w:rsidR="00DD5B8A" w:rsidRPr="00996A86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996A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A86" w:rsidRDefault="00996A86" w:rsidP="00564E3C">
      <w:pPr>
        <w:spacing w:after="0" w:line="240" w:lineRule="auto"/>
      </w:pPr>
      <w:r>
        <w:separator/>
      </w:r>
    </w:p>
  </w:endnote>
  <w:endnote w:type="continuationSeparator" w:id="0">
    <w:p w:rsidR="00996A86" w:rsidRDefault="00996A8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7620B">
      <w:rPr>
        <w:rFonts w:ascii="Times New Roman" w:hAnsi="Times New Roman" w:cs="Times New Roman"/>
        <w:noProof/>
        <w:sz w:val="24"/>
        <w:szCs w:val="24"/>
      </w:rPr>
      <w:t>8 August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A86" w:rsidRDefault="00996A86" w:rsidP="00564E3C">
      <w:pPr>
        <w:spacing w:after="0" w:line="240" w:lineRule="auto"/>
      </w:pPr>
      <w:r>
        <w:separator/>
      </w:r>
    </w:p>
  </w:footnote>
  <w:footnote w:type="continuationSeparator" w:id="0">
    <w:p w:rsidR="00996A86" w:rsidRDefault="00996A8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A86"/>
    <w:rsid w:val="00372DC6"/>
    <w:rsid w:val="00564E3C"/>
    <w:rsid w:val="0064591D"/>
    <w:rsid w:val="00996A86"/>
    <w:rsid w:val="00D7620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6D7BD"/>
  <w15:chartTrackingRefBased/>
  <w15:docId w15:val="{E6825871-AFB6-42F1-8062-7AEC8655E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2016-01-07T21:40:00Z</dcterms:created>
  <dcterms:modified xsi:type="dcterms:W3CDTF">2016-08-08T08:04:00Z</dcterms:modified>
</cp:coreProperties>
</file>